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BEA" w:rsidRDefault="00427BEA" w:rsidP="00D478C3">
      <w:pPr>
        <w:pStyle w:val="NoSpacing"/>
        <w:jc w:val="center"/>
        <w:rPr>
          <w:rFonts w:ascii="Comic Sans MS" w:hAnsi="Comic Sans MS"/>
          <w:b/>
          <w:sz w:val="20"/>
          <w:szCs w:val="20"/>
        </w:rPr>
      </w:pPr>
    </w:p>
    <w:p w:rsidR="00427BEA" w:rsidRDefault="00427BEA" w:rsidP="00D478C3">
      <w:pPr>
        <w:pStyle w:val="NoSpacing"/>
        <w:jc w:val="center"/>
        <w:rPr>
          <w:rFonts w:ascii="Comic Sans MS" w:hAnsi="Comic Sans MS"/>
          <w:b/>
          <w:sz w:val="20"/>
          <w:szCs w:val="20"/>
        </w:rPr>
      </w:pPr>
      <w:r w:rsidRPr="00D478C3">
        <w:rPr>
          <w:rFonts w:ascii="Comic Sans MS" w:hAnsi="Comic Sans MS"/>
          <w:b/>
          <w:sz w:val="20"/>
          <w:szCs w:val="20"/>
        </w:rPr>
        <w:t>MİLLÎ EĞİTİM BAKANLIĞI O</w:t>
      </w:r>
      <w:r>
        <w:rPr>
          <w:rFonts w:ascii="Comic Sans MS" w:hAnsi="Comic Sans MS"/>
          <w:b/>
          <w:sz w:val="20"/>
          <w:szCs w:val="20"/>
        </w:rPr>
        <w:t>KUL ÖNCESİ EĞİTİM PROGRAMI ŞUBAT</w:t>
      </w:r>
      <w:r w:rsidRPr="00D478C3">
        <w:rPr>
          <w:rFonts w:ascii="Comic Sans MS" w:hAnsi="Comic Sans MS"/>
          <w:b/>
          <w:sz w:val="20"/>
          <w:szCs w:val="20"/>
        </w:rPr>
        <w:t xml:space="preserve"> AYI EĞİTİM PLANI</w:t>
      </w:r>
    </w:p>
    <w:p w:rsidR="00427BEA" w:rsidRDefault="00427BEA" w:rsidP="00D478C3">
      <w:pPr>
        <w:pStyle w:val="NoSpacing"/>
        <w:rPr>
          <w:rFonts w:ascii="Comic Sans MS" w:hAnsi="Comic Sans MS"/>
          <w:b/>
          <w:sz w:val="20"/>
          <w:szCs w:val="20"/>
        </w:rPr>
      </w:pPr>
      <w:r w:rsidRPr="00D478C3">
        <w:rPr>
          <w:rFonts w:ascii="Comic Sans MS" w:hAnsi="Comic Sans MS"/>
          <w:b/>
          <w:sz w:val="20"/>
          <w:szCs w:val="20"/>
        </w:rPr>
        <w:t>Okul Adı</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p>
    <w:p w:rsidR="00427BEA" w:rsidRPr="00D478C3" w:rsidRDefault="00427BEA" w:rsidP="00D478C3">
      <w:pPr>
        <w:pStyle w:val="NoSpacing"/>
        <w:rPr>
          <w:rFonts w:ascii="Comic Sans MS" w:hAnsi="Comic Sans MS"/>
          <w:b/>
          <w:sz w:val="20"/>
          <w:szCs w:val="20"/>
        </w:rPr>
      </w:pPr>
      <w:r w:rsidRPr="00D478C3">
        <w:rPr>
          <w:rFonts w:ascii="Comic Sans MS" w:hAnsi="Comic Sans MS"/>
          <w:b/>
          <w:sz w:val="20"/>
          <w:szCs w:val="20"/>
        </w:rPr>
        <w:t>Tarih</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r>
        <w:rPr>
          <w:rFonts w:ascii="Comic Sans MS" w:hAnsi="Comic Sans MS"/>
          <w:b/>
          <w:sz w:val="20"/>
          <w:szCs w:val="20"/>
        </w:rPr>
        <w:t xml:space="preserve"> </w:t>
      </w:r>
      <w:r w:rsidRPr="00D478C3">
        <w:rPr>
          <w:rFonts w:ascii="Comic Sans MS" w:hAnsi="Comic Sans MS"/>
          <w:b/>
          <w:sz w:val="20"/>
          <w:szCs w:val="20"/>
        </w:rPr>
        <w:t xml:space="preserve"> </w:t>
      </w:r>
      <w:r>
        <w:rPr>
          <w:rFonts w:ascii="Comic Sans MS" w:hAnsi="Comic Sans MS"/>
          <w:sz w:val="20"/>
          <w:szCs w:val="20"/>
        </w:rPr>
        <w:t>ŞUBAT/2017</w:t>
      </w:r>
    </w:p>
    <w:p w:rsidR="00427BEA" w:rsidRPr="00D478C3" w:rsidRDefault="00427BEA" w:rsidP="00D478C3">
      <w:pPr>
        <w:pStyle w:val="NoSpacing"/>
        <w:rPr>
          <w:rFonts w:ascii="Comic Sans MS" w:hAnsi="Comic Sans MS"/>
          <w:b/>
          <w:sz w:val="20"/>
          <w:szCs w:val="20"/>
        </w:rPr>
      </w:pPr>
      <w:r w:rsidRPr="00D478C3">
        <w:rPr>
          <w:rFonts w:ascii="Comic Sans MS" w:hAnsi="Comic Sans MS"/>
          <w:b/>
          <w:sz w:val="20"/>
          <w:szCs w:val="20"/>
        </w:rPr>
        <w:t>Yaş Grubu</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 xml:space="preserve">: </w:t>
      </w:r>
      <w:r>
        <w:rPr>
          <w:rFonts w:ascii="Comic Sans MS" w:hAnsi="Comic Sans MS"/>
          <w:b/>
          <w:sz w:val="20"/>
          <w:szCs w:val="20"/>
        </w:rPr>
        <w:t xml:space="preserve"> </w:t>
      </w:r>
      <w:r w:rsidRPr="00D478C3">
        <w:rPr>
          <w:rFonts w:ascii="Comic Sans MS" w:hAnsi="Comic Sans MS"/>
          <w:sz w:val="20"/>
          <w:szCs w:val="20"/>
        </w:rPr>
        <w:t>48-66 Ay</w:t>
      </w:r>
    </w:p>
    <w:p w:rsidR="00427BEA" w:rsidRDefault="00427BEA" w:rsidP="00D478C3">
      <w:pPr>
        <w:pStyle w:val="NoSpacing"/>
        <w:rPr>
          <w:rFonts w:ascii="Comic Sans MS" w:hAnsi="Comic Sans MS"/>
          <w:b/>
          <w:sz w:val="20"/>
          <w:szCs w:val="20"/>
        </w:rPr>
      </w:pPr>
      <w:r w:rsidRPr="00D478C3">
        <w:rPr>
          <w:rFonts w:ascii="Comic Sans MS" w:hAnsi="Comic Sans MS"/>
          <w:b/>
          <w:sz w:val="20"/>
          <w:szCs w:val="20"/>
        </w:rPr>
        <w:t xml:space="preserve">Öğretmen Adı   </w:t>
      </w:r>
      <w:r>
        <w:rPr>
          <w:rFonts w:ascii="Comic Sans MS" w:hAnsi="Comic Sans MS"/>
          <w:b/>
          <w:sz w:val="20"/>
          <w:szCs w:val="20"/>
        </w:rPr>
        <w:t xml:space="preserve"> :</w:t>
      </w:r>
    </w:p>
    <w:p w:rsidR="00427BEA" w:rsidRDefault="00427BEA" w:rsidP="00D478C3">
      <w:pPr>
        <w:pStyle w:val="NoSpacing"/>
        <w:rPr>
          <w:rFonts w:ascii="Comic Sans MS" w:hAnsi="Comic Sans MS"/>
          <w:b/>
          <w:sz w:val="20"/>
          <w:szCs w:val="20"/>
        </w:rPr>
      </w:pPr>
    </w:p>
    <w:p w:rsidR="00427BEA" w:rsidRPr="00D478C3" w:rsidRDefault="00427BEA" w:rsidP="0063376D">
      <w:pPr>
        <w:pStyle w:val="NoSpacing"/>
        <w:pBdr>
          <w:top w:val="single" w:sz="4" w:space="1" w:color="auto"/>
          <w:left w:val="single" w:sz="4" w:space="0" w:color="auto"/>
          <w:bottom w:val="single" w:sz="4" w:space="1" w:color="auto"/>
          <w:right w:val="single" w:sz="4" w:space="1" w:color="auto"/>
        </w:pBdr>
        <w:jc w:val="center"/>
        <w:rPr>
          <w:rFonts w:ascii="Comic Sans MS" w:hAnsi="Comic Sans MS"/>
          <w:b/>
          <w:sz w:val="20"/>
          <w:szCs w:val="20"/>
        </w:rPr>
      </w:pPr>
      <w:r w:rsidRPr="00D478C3">
        <w:rPr>
          <w:rFonts w:ascii="Comic Sans MS" w:hAnsi="Comic Sans MS"/>
          <w:b/>
          <w:sz w:val="20"/>
          <w:szCs w:val="20"/>
        </w:rPr>
        <w:t>KAZANIMLAR VE GÖSTERGELERİ</w:t>
      </w:r>
    </w:p>
    <w:p w:rsidR="00427BEA" w:rsidRDefault="00427BE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BİLİŞSEL GELİŞİM</w:t>
      </w:r>
    </w:p>
    <w:p w:rsidR="00427BEA" w:rsidRPr="00ED2847"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b/>
          <w:sz w:val="20"/>
          <w:szCs w:val="20"/>
        </w:rPr>
        <w:t>Kazanım 1:</w:t>
      </w:r>
      <w:r w:rsidRPr="00ED2847">
        <w:rPr>
          <w:rFonts w:ascii="Comic Sans MS" w:hAnsi="Comic Sans MS"/>
          <w:sz w:val="20"/>
          <w:szCs w:val="20"/>
        </w:rPr>
        <w:t xml:space="preserve"> Nesne/durum/olaya dikkatini verir.</w:t>
      </w:r>
    </w:p>
    <w:p w:rsidR="00427BEA"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 xml:space="preserve">Göstergeleri: Dikkat edilmesi gereken nesne/durum/olaya odaklanır. Dikkatini çeken nesne/durum/olaya yönelik sorular sorar. Dikkatini çeken nesne/durum/olayı ayrıntılarıyla açıklar. </w:t>
      </w:r>
    </w:p>
    <w:p w:rsidR="00427BEA" w:rsidRPr="00ED2847"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b/>
          <w:sz w:val="20"/>
          <w:szCs w:val="20"/>
        </w:rPr>
        <w:t>Kazanım 2:</w:t>
      </w:r>
      <w:r w:rsidRPr="00ED2847">
        <w:rPr>
          <w:rFonts w:ascii="Comic Sans MS" w:hAnsi="Comic Sans MS"/>
          <w:sz w:val="20"/>
          <w:szCs w:val="20"/>
        </w:rPr>
        <w:t>Nesne/durum/olayla ilgili tahminde bulunur.</w:t>
      </w:r>
    </w:p>
    <w:p w:rsidR="00427BEA" w:rsidRPr="00ED2847"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Göstergeleri: Nesne/durum/olayın ipuçlarını söyler. İpuçlarını birleştirerek tahminini söyler. Gerçek durumu inceler. Tahmini ile gerçek durumu karşılaştırır.</w:t>
      </w:r>
    </w:p>
    <w:p w:rsidR="00427BEA" w:rsidRPr="00ED2847"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b/>
          <w:sz w:val="20"/>
          <w:szCs w:val="20"/>
        </w:rPr>
        <w:t>Kazanım 3</w:t>
      </w:r>
      <w:r w:rsidRPr="00ED2847">
        <w:rPr>
          <w:rFonts w:ascii="Comic Sans MS" w:hAnsi="Comic Sans MS"/>
          <w:sz w:val="20"/>
          <w:szCs w:val="20"/>
        </w:rPr>
        <w:t>: Algıladıklarını hatırlar.</w:t>
      </w:r>
    </w:p>
    <w:p w:rsidR="00427BEA" w:rsidRPr="00ED2847"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Göstergeleri: Nesne/durum/olayı bir süre sonra yeniden söyler. Hatırladıklarını yeni durumlarda kullanır.</w:t>
      </w:r>
    </w:p>
    <w:p w:rsidR="00427BEA" w:rsidRPr="00ED2847"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b/>
          <w:sz w:val="20"/>
          <w:szCs w:val="20"/>
        </w:rPr>
        <w:t>Kazanım 4:</w:t>
      </w:r>
      <w:r w:rsidRPr="00ED2847">
        <w:rPr>
          <w:rFonts w:ascii="Comic Sans MS" w:hAnsi="Comic Sans MS"/>
          <w:sz w:val="20"/>
          <w:szCs w:val="20"/>
        </w:rPr>
        <w:t xml:space="preserve"> Nesneleri sayar.</w:t>
      </w:r>
    </w:p>
    <w:p w:rsidR="00427BEA" w:rsidRPr="00ED2847"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Göstergeleri: İleriye/geriye doğru birer birer ritmik sayar. Belirtilen sayı kadar nesneyi gösterir. Saydığı nesnelerin kaç tane olduğunu söyler. Sıra bildiren sayıyı söyler. 10’a kadar olan sayılar içerisinde bir sayıdan önce gelen sayıyı söyler. 10’a kadar olan sayılar içerisinde bir sayıdan sonra gelen sayıyı söyler.</w:t>
      </w:r>
    </w:p>
    <w:p w:rsidR="00427BEA" w:rsidRPr="00437D82" w:rsidRDefault="00427BEA" w:rsidP="00437D8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37D82">
        <w:rPr>
          <w:rFonts w:ascii="Comic Sans MS" w:hAnsi="Comic Sans MS"/>
          <w:b/>
          <w:sz w:val="20"/>
          <w:szCs w:val="20"/>
        </w:rPr>
        <w:t>Kazanım 5:</w:t>
      </w:r>
      <w:r w:rsidRPr="00437D82">
        <w:rPr>
          <w:rFonts w:ascii="Comic Sans MS" w:hAnsi="Comic Sans MS"/>
          <w:sz w:val="20"/>
          <w:szCs w:val="20"/>
        </w:rPr>
        <w:t xml:space="preserve"> Nesne ya da varlıkları gözlemler.</w:t>
      </w:r>
    </w:p>
    <w:p w:rsidR="00427BEA" w:rsidRDefault="00427BEA" w:rsidP="00437D8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37D82">
        <w:rPr>
          <w:rFonts w:ascii="Comic Sans MS" w:hAnsi="Comic Sans MS"/>
          <w:sz w:val="20"/>
          <w:szCs w:val="20"/>
        </w:rPr>
        <w:t>Göstergeleri: Nesne/varlığın adını söyler. Nesne/varlığın rengini söyler. Nesne/varlığın şeklini söyler. Nesne/varlığın büyüklüğünü söyler. Nesne/varlığın uzunluğunu söyler. Nesne/varlığın dokusunu söyler. Nesne/varlığın sesini söyler. Nesne/varlığın miktarını söyler. Nesne/varlığın kullanım amaçlarını söyler.</w:t>
      </w:r>
    </w:p>
    <w:p w:rsidR="00427BEA" w:rsidRPr="00437D82" w:rsidRDefault="00427BEA" w:rsidP="00437D8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37D82">
        <w:rPr>
          <w:rFonts w:ascii="Comic Sans MS" w:hAnsi="Comic Sans MS"/>
          <w:b/>
          <w:sz w:val="20"/>
          <w:szCs w:val="20"/>
        </w:rPr>
        <w:t>Kazanım 8</w:t>
      </w:r>
      <w:r w:rsidRPr="00437D82">
        <w:rPr>
          <w:rFonts w:ascii="Comic Sans MS" w:hAnsi="Comic Sans MS"/>
          <w:sz w:val="20"/>
          <w:szCs w:val="20"/>
        </w:rPr>
        <w:t>: Nesne ya da varlıkların özelliklerini karşılaştırır.</w:t>
      </w:r>
    </w:p>
    <w:p w:rsidR="00427BEA" w:rsidRPr="00437D82" w:rsidRDefault="00427BEA" w:rsidP="00437D8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37D82">
        <w:rPr>
          <w:rFonts w:ascii="Comic Sans MS" w:hAnsi="Comic Sans MS"/>
          <w:sz w:val="20"/>
          <w:szCs w:val="20"/>
        </w:rPr>
        <w:t>Göstergeleri: Nesne/varlıkların rengini ayırt eder, karşılaştırır. Nesne/varlıkların şeklini ayırt eder, karşılaştırır. Nesne/varlıkların büyüklüğünü ayırt eder, karşılaştırır. Nesne/varlıkların uzunluğunu ayırt eder, karşılaştırır. Nesne/varlıkların dokusunu ayırt eder, karşılaştırır. Nesne/varlıkların sesini ayırt eder, karşılaştırır.</w:t>
      </w:r>
    </w:p>
    <w:p w:rsidR="00427BEA" w:rsidRPr="00437D82" w:rsidRDefault="00427BEA" w:rsidP="00437D8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37D82">
        <w:rPr>
          <w:rFonts w:ascii="Comic Sans MS" w:hAnsi="Comic Sans MS"/>
          <w:b/>
          <w:sz w:val="20"/>
          <w:szCs w:val="20"/>
        </w:rPr>
        <w:t>Kazanım 10:</w:t>
      </w:r>
      <w:r w:rsidRPr="00437D82">
        <w:rPr>
          <w:rFonts w:ascii="Comic Sans MS" w:hAnsi="Comic Sans MS"/>
          <w:sz w:val="20"/>
          <w:szCs w:val="20"/>
        </w:rPr>
        <w:t xml:space="preserve"> Mekânda konumla ilgili yönergeleri uygular.</w:t>
      </w:r>
    </w:p>
    <w:p w:rsidR="00427BEA" w:rsidRPr="00437D82" w:rsidRDefault="00427BEA" w:rsidP="00437D8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37D82">
        <w:rPr>
          <w:rFonts w:ascii="Comic Sans MS" w:hAnsi="Comic Sans MS"/>
          <w:sz w:val="20"/>
          <w:szCs w:val="20"/>
        </w:rPr>
        <w:t>Göstergeleri: Nesnenin mekândaki konumunu söyler. Yönergeye uygun olarak nesneyi doğru yere yerleştirir. Mekânda konum alır.</w:t>
      </w:r>
    </w:p>
    <w:p w:rsidR="00427BEA" w:rsidRPr="00ED2847"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37D82">
        <w:rPr>
          <w:rFonts w:ascii="Comic Sans MS" w:hAnsi="Comic Sans MS"/>
          <w:b/>
          <w:sz w:val="20"/>
          <w:szCs w:val="20"/>
        </w:rPr>
        <w:t>Kazanım 14</w:t>
      </w:r>
      <w:r w:rsidRPr="00ED2847">
        <w:rPr>
          <w:rFonts w:ascii="Comic Sans MS" w:hAnsi="Comic Sans MS"/>
          <w:sz w:val="20"/>
          <w:szCs w:val="20"/>
        </w:rPr>
        <w:t>: Nesnelerle örüntü oluşturur.</w:t>
      </w:r>
    </w:p>
    <w:p w:rsidR="00427BEA" w:rsidRPr="00ED2847"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Göstergeleri: Modele bakarak nesnelerle örüntü oluşturur. En çok üç öğeden oluşan örüntüdeki kuralı söyler. Bir örüntüde eksik bırakılan öğeyi söyler. Bir örüntüde eksik bırakılan öğeyi tamamlar.</w:t>
      </w:r>
    </w:p>
    <w:p w:rsidR="00427BEA" w:rsidRPr="00ED2847"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Nesnelerle özgün bir örüntü oluşturur.</w:t>
      </w:r>
    </w:p>
    <w:p w:rsidR="00427BEA" w:rsidRDefault="00427BE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427BEA" w:rsidRPr="00CF464B" w:rsidRDefault="00427BE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DİL GELİŞİMI</w:t>
      </w:r>
    </w:p>
    <w:p w:rsidR="00427BEA" w:rsidRPr="00ED2847"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37D82">
        <w:rPr>
          <w:rFonts w:ascii="Comic Sans MS" w:hAnsi="Comic Sans MS"/>
          <w:b/>
          <w:sz w:val="20"/>
          <w:szCs w:val="20"/>
        </w:rPr>
        <w:t>Kazanım 2:</w:t>
      </w:r>
      <w:r w:rsidRPr="00ED2847">
        <w:rPr>
          <w:rFonts w:ascii="Comic Sans MS" w:hAnsi="Comic Sans MS"/>
          <w:sz w:val="20"/>
          <w:szCs w:val="20"/>
        </w:rPr>
        <w:t xml:space="preserve"> Sesini uygun kullanır. </w:t>
      </w:r>
    </w:p>
    <w:p w:rsidR="00427BEA" w:rsidRPr="00ED2847"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Göstergeleri: Konuşurken/şarkı söylerken nefesini doğru kullanır.</w:t>
      </w:r>
    </w:p>
    <w:p w:rsidR="00427BEA" w:rsidRPr="00ED2847"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Konuşurken/şarkı söylerken sesinin tonunu ayarlar. Konuşurken/ şarkı söylerken sesinin hızını ayarlar. Konuşurken/şarkı söylerken sesinin şiddetini ayarlar.</w:t>
      </w:r>
    </w:p>
    <w:p w:rsidR="00427BEA" w:rsidRPr="00ED2847"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37D82">
        <w:rPr>
          <w:rFonts w:ascii="Comic Sans MS" w:hAnsi="Comic Sans MS"/>
          <w:b/>
          <w:sz w:val="20"/>
          <w:szCs w:val="20"/>
        </w:rPr>
        <w:t>Kazanım 3.</w:t>
      </w:r>
      <w:r w:rsidRPr="00ED2847">
        <w:rPr>
          <w:rFonts w:ascii="Comic Sans MS" w:hAnsi="Comic Sans MS"/>
          <w:sz w:val="20"/>
          <w:szCs w:val="20"/>
        </w:rPr>
        <w:t xml:space="preserve"> Söz dizimi kurallarına göre cümle kurar.</w:t>
      </w:r>
    </w:p>
    <w:p w:rsidR="00427BEA" w:rsidRPr="00ED2847"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Göstergeleri:  Düz cümle, olumsuz cümle, soru cümlesi ve bileşik cümle kurar. Cümlelerinde öğeleri doğru kullanır.</w:t>
      </w:r>
    </w:p>
    <w:p w:rsidR="00427BEA" w:rsidRPr="00ED2847"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37D82">
        <w:rPr>
          <w:rFonts w:ascii="Comic Sans MS" w:hAnsi="Comic Sans MS"/>
          <w:b/>
          <w:sz w:val="20"/>
          <w:szCs w:val="20"/>
        </w:rPr>
        <w:t>Kazanım 6</w:t>
      </w:r>
      <w:r w:rsidRPr="00ED2847">
        <w:rPr>
          <w:rFonts w:ascii="Comic Sans MS" w:hAnsi="Comic Sans MS"/>
          <w:sz w:val="20"/>
          <w:szCs w:val="20"/>
        </w:rPr>
        <w:t xml:space="preserve">. Sözcük dağarcığını geliştirir. </w:t>
      </w:r>
    </w:p>
    <w:p w:rsidR="00427BEA" w:rsidRPr="00ED2847"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 xml:space="preserve">Göstergeleri: Dinlediklerinde yeni olan sözcükleri fark eder ve sözcüklerin anlamlarını sorar. Sözcükleri hatırlar ve sözcüklerin anlamını söyler. </w:t>
      </w:r>
    </w:p>
    <w:p w:rsidR="00427BEA" w:rsidRPr="00ED2847"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37D82">
        <w:rPr>
          <w:rFonts w:ascii="Comic Sans MS" w:hAnsi="Comic Sans MS"/>
          <w:b/>
          <w:sz w:val="20"/>
          <w:szCs w:val="20"/>
        </w:rPr>
        <w:t>Kazanım 7</w:t>
      </w:r>
      <w:r w:rsidRPr="00ED2847">
        <w:rPr>
          <w:rFonts w:ascii="Comic Sans MS" w:hAnsi="Comic Sans MS"/>
          <w:sz w:val="20"/>
          <w:szCs w:val="20"/>
        </w:rPr>
        <w:t>: Dinledikleri/izlediklerinin anlamını kavrar.</w:t>
      </w:r>
    </w:p>
    <w:p w:rsidR="00427BEA" w:rsidRPr="00ED2847"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 xml:space="preserve">Göstergeleri: Sözel yönergeleri yerine getirir. Dinledikleri/ izlediklerini açıklar. Dinledikleri/izledikleri hakkında yorum yapar. </w:t>
      </w:r>
    </w:p>
    <w:p w:rsidR="00427BEA" w:rsidRPr="006E37D4" w:rsidRDefault="00427BEA" w:rsidP="006E37D4">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E37D4">
        <w:rPr>
          <w:rFonts w:ascii="Comic Sans MS" w:hAnsi="Comic Sans MS"/>
          <w:b/>
          <w:sz w:val="20"/>
          <w:szCs w:val="20"/>
        </w:rPr>
        <w:t xml:space="preserve">Kazanım 8: </w:t>
      </w:r>
      <w:r w:rsidRPr="006E37D4">
        <w:rPr>
          <w:rFonts w:ascii="Comic Sans MS" w:hAnsi="Comic Sans MS"/>
          <w:sz w:val="20"/>
          <w:szCs w:val="20"/>
        </w:rPr>
        <w:t>Dinledikleri/izlediklerini çeşitli yollarla ifade eder.</w:t>
      </w:r>
    </w:p>
    <w:p w:rsidR="00427BEA" w:rsidRPr="006E37D4" w:rsidRDefault="00427BEA" w:rsidP="006E37D4">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E37D4">
        <w:rPr>
          <w:rFonts w:ascii="Comic Sans MS" w:hAnsi="Comic Sans MS"/>
          <w:sz w:val="20"/>
          <w:szCs w:val="20"/>
        </w:rPr>
        <w:t>Göstergeleri: Dinledikleri/izledikleri ile ilgili sorular sorar.  Dinledikleri/ izledikleri ile ilgili sorulara cevap verir. Dinledikleri/ izlediklerini başkalarına anlatır. Dinledikleri/izlediklerini resim yoluyla sergiler. Dinledikleri/izlediklerini müzik yoluyla sergiler.</w:t>
      </w:r>
    </w:p>
    <w:p w:rsidR="00427BEA" w:rsidRPr="006E37D4" w:rsidRDefault="00427BEA" w:rsidP="006E37D4">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E37D4">
        <w:rPr>
          <w:rFonts w:ascii="Comic Sans MS" w:hAnsi="Comic Sans MS"/>
          <w:sz w:val="20"/>
          <w:szCs w:val="20"/>
        </w:rPr>
        <w:t>Dinledikleri/izlediklerini drama yoluyla sergiler. Dinledikleri/ izlediklerini şiir yoluyla sergiler. Dinledikleri/izlediklerini öykü yoluyla sergiler.</w:t>
      </w:r>
    </w:p>
    <w:p w:rsidR="00427BEA" w:rsidRPr="00ED2847"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37D82">
        <w:rPr>
          <w:rFonts w:ascii="Comic Sans MS" w:hAnsi="Comic Sans MS"/>
          <w:b/>
          <w:sz w:val="20"/>
          <w:szCs w:val="20"/>
        </w:rPr>
        <w:t>Kazanım 9.</w:t>
      </w:r>
      <w:r w:rsidRPr="00ED2847">
        <w:rPr>
          <w:rFonts w:ascii="Comic Sans MS" w:hAnsi="Comic Sans MS"/>
          <w:sz w:val="20"/>
          <w:szCs w:val="20"/>
        </w:rPr>
        <w:t xml:space="preserve"> Sesbilgisi farkındalığı gösterir. </w:t>
      </w:r>
    </w:p>
    <w:p w:rsidR="00427BEA" w:rsidRPr="00ED2847"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Göstergeleri: Sözcüklerin başlangıç seslerini söyler. Sözcüklerin sonunda yer alan sesleri söyler. Aynı sesle başlayan sözcükler üretir. Aynı sesle biten sözcükler üretir</w:t>
      </w:r>
    </w:p>
    <w:p w:rsidR="00427BEA" w:rsidRPr="00ED2847"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37D82">
        <w:rPr>
          <w:rFonts w:ascii="Comic Sans MS" w:hAnsi="Comic Sans MS"/>
          <w:b/>
          <w:sz w:val="20"/>
          <w:szCs w:val="20"/>
        </w:rPr>
        <w:t>Kazanım 10</w:t>
      </w:r>
      <w:r w:rsidRPr="00ED2847">
        <w:rPr>
          <w:rFonts w:ascii="Comic Sans MS" w:hAnsi="Comic Sans MS"/>
          <w:sz w:val="20"/>
          <w:szCs w:val="20"/>
        </w:rPr>
        <w:t>: Görsel materyalleri okur.</w:t>
      </w:r>
    </w:p>
    <w:p w:rsidR="00427BEA" w:rsidRPr="00ED2847"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Göstergeleri: Görsel materyalleri inceler. Görsel materyalleri açıklar. Görsel materyallerle ilgili sorular sorar.</w:t>
      </w:r>
      <w:r>
        <w:rPr>
          <w:rFonts w:ascii="Comic Sans MS" w:hAnsi="Comic Sans MS"/>
          <w:sz w:val="20"/>
          <w:szCs w:val="20"/>
        </w:rPr>
        <w:t xml:space="preserve"> </w:t>
      </w:r>
      <w:r w:rsidRPr="00ED2847">
        <w:rPr>
          <w:rFonts w:ascii="Comic Sans MS" w:hAnsi="Comic Sans MS"/>
          <w:sz w:val="20"/>
          <w:szCs w:val="20"/>
        </w:rPr>
        <w:t>Görsel materyallerle ilgili sorulara cevap verir.</w:t>
      </w:r>
    </w:p>
    <w:p w:rsidR="00427BEA"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427BEA" w:rsidRDefault="00427BE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PSİKOMOTOR GELİŞİM</w:t>
      </w:r>
    </w:p>
    <w:p w:rsidR="00427BEA" w:rsidRPr="00ED2847"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1C23BE">
        <w:rPr>
          <w:rFonts w:ascii="Comic Sans MS" w:hAnsi="Comic Sans MS"/>
          <w:b/>
          <w:sz w:val="20"/>
          <w:szCs w:val="20"/>
        </w:rPr>
        <w:t>Kazanım 1:</w:t>
      </w:r>
      <w:r w:rsidRPr="00ED2847">
        <w:rPr>
          <w:rFonts w:ascii="Comic Sans MS" w:hAnsi="Comic Sans MS"/>
          <w:sz w:val="20"/>
          <w:szCs w:val="20"/>
        </w:rPr>
        <w:t xml:space="preserve"> Yer değiştirme hareketleri yapar.</w:t>
      </w:r>
    </w:p>
    <w:p w:rsidR="00427BEA" w:rsidRPr="00ED2847"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Göstergeleri: Isınma ve soğuma hareketlerini bir rehber eşliğinde yapar. Yönergeler doğrultusunda yürür. Yönergeler doğrultusunda koşar.</w:t>
      </w:r>
    </w:p>
    <w:p w:rsidR="00427BEA" w:rsidRPr="00ED2847"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1C23BE">
        <w:rPr>
          <w:rFonts w:ascii="Comic Sans MS" w:hAnsi="Comic Sans MS"/>
          <w:b/>
          <w:sz w:val="20"/>
          <w:szCs w:val="20"/>
        </w:rPr>
        <w:t>Kazanım 2:</w:t>
      </w:r>
      <w:r w:rsidRPr="00ED2847">
        <w:rPr>
          <w:rFonts w:ascii="Comic Sans MS" w:hAnsi="Comic Sans MS"/>
          <w:sz w:val="20"/>
          <w:szCs w:val="20"/>
        </w:rPr>
        <w:t xml:space="preserve"> Denge hareketleri yapar.</w:t>
      </w:r>
    </w:p>
    <w:p w:rsidR="00427BEA" w:rsidRPr="00ED2847"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Göstergeleri: Ağırlığını bir noktadan diğerine aktarır. Başlama ile ilgili denge hareketlerini yapar. Durma ile ilgili denge hareketlerini yapar. Bireysel ve eşli olarak denge hareketleri yapar. Çizgi üzerinde yönergeler doğrultusunda yürür. Denge tahtası üzerinde yönergeler doğrultusunda yürür.</w:t>
      </w:r>
    </w:p>
    <w:p w:rsidR="00427BEA" w:rsidRPr="00ED2847"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1C23BE">
        <w:rPr>
          <w:rFonts w:ascii="Comic Sans MS" w:hAnsi="Comic Sans MS"/>
          <w:b/>
          <w:sz w:val="20"/>
          <w:szCs w:val="20"/>
        </w:rPr>
        <w:t>Kazanım 4:</w:t>
      </w:r>
      <w:r w:rsidRPr="00ED2847">
        <w:rPr>
          <w:rFonts w:ascii="Comic Sans MS" w:hAnsi="Comic Sans MS"/>
          <w:sz w:val="20"/>
          <w:szCs w:val="20"/>
        </w:rPr>
        <w:t xml:space="preserve"> Küçük kas kullanımı gerektiren hareketleri yapar. </w:t>
      </w:r>
    </w:p>
    <w:p w:rsidR="00427BEA" w:rsidRPr="006E37D4" w:rsidRDefault="00427BEA" w:rsidP="006E37D4">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Göstergeleri: Nesneleri değişik malzemelerle bağlar. Nesneleri yeni şekiller oluşturacak biçimde bir araya getirir. Malzemeleri keser.</w:t>
      </w:r>
      <w:r>
        <w:rPr>
          <w:rFonts w:ascii="Comic Sans MS" w:hAnsi="Comic Sans MS"/>
          <w:sz w:val="20"/>
          <w:szCs w:val="20"/>
        </w:rPr>
        <w:t xml:space="preserve"> </w:t>
      </w:r>
      <w:r w:rsidRPr="00ED2847">
        <w:rPr>
          <w:rFonts w:ascii="Comic Sans MS" w:hAnsi="Comic Sans MS"/>
          <w:sz w:val="20"/>
          <w:szCs w:val="20"/>
        </w:rPr>
        <w:t>Malzemeleri yapıştırır. Malzemeleri değişik şekillerde katlar</w:t>
      </w:r>
      <w:r>
        <w:rPr>
          <w:rFonts w:ascii="Comic Sans MS" w:hAnsi="Comic Sans MS"/>
          <w:sz w:val="20"/>
          <w:szCs w:val="20"/>
        </w:rPr>
        <w:t xml:space="preserve"> </w:t>
      </w:r>
      <w:r w:rsidRPr="00ED2847">
        <w:rPr>
          <w:rFonts w:ascii="Comic Sans MS" w:hAnsi="Comic Sans MS"/>
          <w:sz w:val="20"/>
          <w:szCs w:val="20"/>
        </w:rPr>
        <w:t>.Değişik malzemeler kullanarak resim yapar. Nesneleri kopartır/ yırtar.</w:t>
      </w:r>
      <w:r>
        <w:rPr>
          <w:rFonts w:ascii="Comic Sans MS" w:hAnsi="Comic Sans MS"/>
          <w:sz w:val="20"/>
          <w:szCs w:val="20"/>
        </w:rPr>
        <w:t xml:space="preserve"> </w:t>
      </w:r>
      <w:r w:rsidRPr="006E37D4">
        <w:rPr>
          <w:rFonts w:ascii="Comic Sans MS" w:hAnsi="Comic Sans MS"/>
          <w:sz w:val="20"/>
          <w:szCs w:val="20"/>
        </w:rPr>
        <w:t>Nesneleri yan yana dizer. Nesneleri ipe vb. dizer.</w:t>
      </w:r>
    </w:p>
    <w:p w:rsidR="00427BEA" w:rsidRPr="006E37D4" w:rsidRDefault="00427BE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427BEA" w:rsidRPr="00CF464B" w:rsidRDefault="00427BE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SOSYAL DUYGUSAL GELİŞİM</w:t>
      </w:r>
    </w:p>
    <w:p w:rsidR="00427BEA" w:rsidRPr="00ED2847"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E37D4">
        <w:rPr>
          <w:rFonts w:ascii="Comic Sans MS" w:hAnsi="Comic Sans MS"/>
          <w:b/>
          <w:sz w:val="20"/>
          <w:szCs w:val="20"/>
        </w:rPr>
        <w:t>Kazanım 7:</w:t>
      </w:r>
      <w:r w:rsidRPr="00ED2847">
        <w:rPr>
          <w:rFonts w:ascii="Comic Sans MS" w:hAnsi="Comic Sans MS"/>
          <w:sz w:val="20"/>
          <w:szCs w:val="20"/>
        </w:rPr>
        <w:t xml:space="preserve"> Dinledikleri/izlediklerinin anlamını kavrar.</w:t>
      </w:r>
    </w:p>
    <w:p w:rsidR="00427BEA" w:rsidRPr="00ED2847"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 xml:space="preserve">Göstergeleri: Sözel yönergeleri yerine getirir. Dinledikleri/ izlediklerini açıklar. Dinledikleri/izledikleri hakkında yorum yapar. </w:t>
      </w:r>
    </w:p>
    <w:p w:rsidR="00427BEA" w:rsidRPr="00ED2847"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E37D4">
        <w:rPr>
          <w:rFonts w:ascii="Comic Sans MS" w:hAnsi="Comic Sans MS"/>
          <w:b/>
          <w:sz w:val="20"/>
          <w:szCs w:val="20"/>
        </w:rPr>
        <w:t>Kazanım 8</w:t>
      </w:r>
      <w:r w:rsidRPr="00ED2847">
        <w:rPr>
          <w:rFonts w:ascii="Comic Sans MS" w:hAnsi="Comic Sans MS"/>
          <w:sz w:val="20"/>
          <w:szCs w:val="20"/>
        </w:rPr>
        <w:t>: Dinledikleri/izlediklerini çeşitli yollarla ifade eder.</w:t>
      </w:r>
    </w:p>
    <w:p w:rsidR="00427BEA" w:rsidRPr="00ED2847"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 xml:space="preserve">Göstergeleri: Dinledikleri/izledikleri ile ilgili sorular sorar. </w:t>
      </w:r>
    </w:p>
    <w:p w:rsidR="00427BEA" w:rsidRPr="00ED2847"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Dinledikleri/izledikleri ile ilgili sorulara cevap verir. Dinledikleri/ izlediklerini başkalarına anlatır. Dinledikleri/izlediklerini resim yoluyla sergiler. Dinledikleri/izlediklerini müzik yoluyla sergiler.</w:t>
      </w:r>
    </w:p>
    <w:p w:rsidR="00427BEA" w:rsidRPr="00CF464B"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Dinledikleri/izlediklerini drama yoluyla sergiler. Dinledikleri/ izlediklerini şiir yoluyla sergiler. Dinledikleri/izlediklerini öykü yoluyla sergiler.</w:t>
      </w:r>
    </w:p>
    <w:p w:rsidR="00427BEA" w:rsidRPr="006E37D4"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b/>
          <w:sz w:val="20"/>
          <w:szCs w:val="20"/>
        </w:rPr>
        <w:t xml:space="preserve">Kazanım 12: </w:t>
      </w:r>
      <w:r w:rsidRPr="006E37D4">
        <w:rPr>
          <w:rFonts w:ascii="Comic Sans MS" w:hAnsi="Comic Sans MS"/>
          <w:sz w:val="20"/>
          <w:szCs w:val="20"/>
        </w:rPr>
        <w:t xml:space="preserve">Değişik ortamlardaki kurallara uyar. </w:t>
      </w:r>
    </w:p>
    <w:p w:rsidR="00427BEA" w:rsidRPr="00ED2847"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6E37D4">
        <w:rPr>
          <w:rFonts w:ascii="Comic Sans MS" w:hAnsi="Comic Sans MS"/>
          <w:sz w:val="20"/>
          <w:szCs w:val="20"/>
        </w:rPr>
        <w:t>Göstergeleri: Değişik ortamlardaki kuralların belirlenmesinde düşüncesini söyler. Kuralların gerekli olduğunu söyler. İstekleri ile kurallar çeliştiğinde kurallara uygun davranır. Nezaket kurallarına uyar</w:t>
      </w:r>
      <w:r w:rsidRPr="00ED2847">
        <w:rPr>
          <w:rFonts w:ascii="Comic Sans MS" w:hAnsi="Comic Sans MS"/>
          <w:b/>
          <w:sz w:val="20"/>
          <w:szCs w:val="20"/>
        </w:rPr>
        <w:t>.</w:t>
      </w:r>
    </w:p>
    <w:p w:rsidR="00427BEA" w:rsidRPr="006E37D4"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b/>
          <w:sz w:val="20"/>
          <w:szCs w:val="20"/>
        </w:rPr>
        <w:t xml:space="preserve">Kazanım 13: </w:t>
      </w:r>
      <w:r w:rsidRPr="006E37D4">
        <w:rPr>
          <w:rFonts w:ascii="Comic Sans MS" w:hAnsi="Comic Sans MS"/>
          <w:sz w:val="20"/>
          <w:szCs w:val="20"/>
        </w:rPr>
        <w:t>Estetik değerleri korur.</w:t>
      </w:r>
    </w:p>
    <w:p w:rsidR="00427BEA" w:rsidRPr="006E37D4"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E37D4">
        <w:rPr>
          <w:rFonts w:ascii="Comic Sans MS" w:hAnsi="Comic Sans MS"/>
          <w:sz w:val="20"/>
          <w:szCs w:val="20"/>
        </w:rPr>
        <w:t xml:space="preserve">Göstergeleri: Çevresinde gördüğü güzel ve rahatsız edici durumları söyler. Çevredeki güzelliklere değer verir. </w:t>
      </w:r>
    </w:p>
    <w:p w:rsidR="00427BEA" w:rsidRPr="006E37D4"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b/>
          <w:sz w:val="20"/>
          <w:szCs w:val="20"/>
        </w:rPr>
        <w:t xml:space="preserve">Kazanım 14: </w:t>
      </w:r>
      <w:r w:rsidRPr="006E37D4">
        <w:rPr>
          <w:rFonts w:ascii="Comic Sans MS" w:hAnsi="Comic Sans MS"/>
          <w:sz w:val="20"/>
          <w:szCs w:val="20"/>
        </w:rPr>
        <w:t>Sanat eserlerinin değerini fark eder.</w:t>
      </w:r>
    </w:p>
    <w:p w:rsidR="00427BEA" w:rsidRPr="006E37D4"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E37D4">
        <w:rPr>
          <w:rFonts w:ascii="Comic Sans MS" w:hAnsi="Comic Sans MS"/>
          <w:sz w:val="20"/>
          <w:szCs w:val="20"/>
        </w:rPr>
        <w:t>Göstergeleri: Sanat eserlerinde gördüklerini ve işittiklerini söyler.</w:t>
      </w:r>
    </w:p>
    <w:p w:rsidR="00427BEA" w:rsidRPr="006E37D4"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E37D4">
        <w:rPr>
          <w:rFonts w:ascii="Comic Sans MS" w:hAnsi="Comic Sans MS"/>
          <w:sz w:val="20"/>
          <w:szCs w:val="20"/>
        </w:rPr>
        <w:t>Sanat eserleri ile ilgili duygularını açıklar. Sanat eserlerinin korunmasına özen gösterir.</w:t>
      </w:r>
    </w:p>
    <w:p w:rsidR="00427BEA" w:rsidRDefault="00427BE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427BEA" w:rsidRPr="00CF464B" w:rsidRDefault="00427BE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ÖZBAKIM BECERİLERİ</w:t>
      </w:r>
    </w:p>
    <w:p w:rsidR="00427BEA" w:rsidRPr="00ED2847"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E37D4">
        <w:rPr>
          <w:rFonts w:ascii="Comic Sans MS" w:hAnsi="Comic Sans MS"/>
          <w:b/>
          <w:sz w:val="20"/>
          <w:szCs w:val="20"/>
        </w:rPr>
        <w:t>Kazanım 1</w:t>
      </w:r>
      <w:r w:rsidRPr="00ED2847">
        <w:rPr>
          <w:rFonts w:ascii="Comic Sans MS" w:hAnsi="Comic Sans MS"/>
          <w:sz w:val="20"/>
          <w:szCs w:val="20"/>
        </w:rPr>
        <w:t>: Bedeniyle ilgili temizlik kurallarını uygular.</w:t>
      </w:r>
    </w:p>
    <w:p w:rsidR="00427BEA" w:rsidRPr="00ED2847"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Göstergeleri: Dişini fırçalar. Elini/yüzünü yıkar. Tuvalet gereksinimine yönelik işleri yapar.</w:t>
      </w:r>
    </w:p>
    <w:p w:rsidR="00427BEA" w:rsidRPr="00ED2847"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E37D4">
        <w:rPr>
          <w:rFonts w:ascii="Comic Sans MS" w:hAnsi="Comic Sans MS"/>
          <w:b/>
          <w:sz w:val="20"/>
          <w:szCs w:val="20"/>
        </w:rPr>
        <w:t>Kazanım 3:</w:t>
      </w:r>
      <w:r w:rsidRPr="00ED2847">
        <w:rPr>
          <w:rFonts w:ascii="Comic Sans MS" w:hAnsi="Comic Sans MS"/>
          <w:sz w:val="20"/>
          <w:szCs w:val="20"/>
        </w:rPr>
        <w:t xml:space="preserve"> Yaşam alanlarında gerekli düzenlemeler yapar.</w:t>
      </w:r>
    </w:p>
    <w:p w:rsidR="00427BEA" w:rsidRPr="00ED2847"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 xml:space="preserve">Göstergeleri: Ev/okuldaki eşyaları temiz ve özenle kullanır. Ev/ okuldaki eşyaları toplar. Ev/okuldaki eşyaları katlar. Ev/okuldaki eşyaları asar. Ev/okuldaki eşyaları yerleştirir. </w:t>
      </w:r>
    </w:p>
    <w:p w:rsidR="00427BEA" w:rsidRPr="00ED2847"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E37D4">
        <w:rPr>
          <w:rFonts w:ascii="Comic Sans MS" w:hAnsi="Comic Sans MS"/>
          <w:b/>
          <w:sz w:val="20"/>
          <w:szCs w:val="20"/>
        </w:rPr>
        <w:t>Kazanım 4:</w:t>
      </w:r>
      <w:r w:rsidRPr="00ED2847">
        <w:rPr>
          <w:rFonts w:ascii="Comic Sans MS" w:hAnsi="Comic Sans MS"/>
          <w:sz w:val="20"/>
          <w:szCs w:val="20"/>
        </w:rPr>
        <w:t xml:space="preserve"> Yeterli ve dengeli beslenir. </w:t>
      </w:r>
    </w:p>
    <w:p w:rsidR="00427BEA" w:rsidRPr="00ED2847"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Göstergeleri: Yiyecek ve içecekleri yeterli miktarda yer/içer. Öğün zamanlarında yemek yemeye çaba gösterir. Sağlığı olumsuz etkileyen yiyecekleri ve içecekleri yemekten/içmekten kaçınır.  Yiyecekleri yerken sağlık ve görgü kurallarına özen gösterir.</w:t>
      </w:r>
    </w:p>
    <w:p w:rsidR="00427BEA" w:rsidRPr="00ED2847"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E37D4">
        <w:rPr>
          <w:rFonts w:ascii="Comic Sans MS" w:hAnsi="Comic Sans MS"/>
          <w:b/>
          <w:sz w:val="20"/>
          <w:szCs w:val="20"/>
        </w:rPr>
        <w:t>Kazanım 6:</w:t>
      </w:r>
      <w:r w:rsidRPr="00ED2847">
        <w:rPr>
          <w:rFonts w:ascii="Comic Sans MS" w:hAnsi="Comic Sans MS"/>
          <w:sz w:val="20"/>
          <w:szCs w:val="20"/>
        </w:rPr>
        <w:t xml:space="preserve"> Günlük yaşam becerileri için gerekli araç ve gereçleri kullanır.</w:t>
      </w:r>
    </w:p>
    <w:p w:rsidR="00427BEA" w:rsidRPr="00ED2847"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 xml:space="preserve">Göstergeleri: Beslenme sırasında uygun araç ve gereçleri kullanır. </w:t>
      </w:r>
    </w:p>
    <w:p w:rsidR="00427BEA" w:rsidRPr="00ED2847"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Beden temizliğiyle ilgili malzemeleri kullanır. Çevre temizliğiyle ilgili araç ve gereçleri kullanır.</w:t>
      </w:r>
    </w:p>
    <w:p w:rsidR="00427BEA" w:rsidRPr="00ED2847"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E37D4">
        <w:rPr>
          <w:rFonts w:ascii="Comic Sans MS" w:hAnsi="Comic Sans MS"/>
          <w:b/>
          <w:sz w:val="20"/>
          <w:szCs w:val="20"/>
        </w:rPr>
        <w:t>Kazanım 7:</w:t>
      </w:r>
      <w:r w:rsidRPr="00ED2847">
        <w:rPr>
          <w:rFonts w:ascii="Comic Sans MS" w:hAnsi="Comic Sans MS"/>
          <w:sz w:val="20"/>
          <w:szCs w:val="20"/>
        </w:rPr>
        <w:t xml:space="preserve"> Kendini tehlikelerden ve kazalardan korur.</w:t>
      </w:r>
    </w:p>
    <w:p w:rsidR="00427BEA" w:rsidRPr="00ED2847"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Göstergeleri: Tehlikeli olan durumları söyler. Kendini tehlikelerden ve kazalardan korumak için yapılması gerekenleri söyler. Temel güvenlik kurallarını bilir. Tehlikeli olan durumlardan, kişilerden, alışkanlıklardan uzak durur. Herhangi bir tehlike ve kaza anında yardım ister.</w:t>
      </w:r>
    </w:p>
    <w:p w:rsidR="00427BEA" w:rsidRPr="00ED2847"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6E37D4">
        <w:rPr>
          <w:rFonts w:ascii="Comic Sans MS" w:hAnsi="Comic Sans MS"/>
          <w:b/>
          <w:sz w:val="20"/>
          <w:szCs w:val="20"/>
        </w:rPr>
        <w:t>Kazanım 8</w:t>
      </w:r>
      <w:r w:rsidRPr="00ED2847">
        <w:rPr>
          <w:rFonts w:ascii="Comic Sans MS" w:hAnsi="Comic Sans MS"/>
          <w:sz w:val="20"/>
          <w:szCs w:val="20"/>
        </w:rPr>
        <w:t xml:space="preserve">: Sağlığı ile ilgili önlemler alır. </w:t>
      </w:r>
    </w:p>
    <w:p w:rsidR="00427BEA" w:rsidRPr="00ED2847"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Göstergeleri: Sağlığını korumak için yapması gerekenleri söyler. Sağlığına dikkat etmediğinde ortaya çıkabilecek sonuçları açıklar.</w:t>
      </w:r>
    </w:p>
    <w:p w:rsidR="00427BEA" w:rsidRPr="00CF464B" w:rsidRDefault="00427BEA" w:rsidP="00ED28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D2847">
        <w:rPr>
          <w:rFonts w:ascii="Comic Sans MS" w:hAnsi="Comic Sans MS"/>
          <w:sz w:val="20"/>
          <w:szCs w:val="20"/>
        </w:rPr>
        <w:t>Sağlığını korumak için gerekenleri yapar.</w:t>
      </w:r>
    </w:p>
    <w:p w:rsidR="00427BEA" w:rsidRDefault="00427BEA"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427BEA" w:rsidRDefault="00427BEA" w:rsidP="0063376D">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427BEA" w:rsidRDefault="00427BEA" w:rsidP="00D478C3">
      <w:pPr>
        <w:pStyle w:val="NoSpacing"/>
        <w:rPr>
          <w:rFonts w:ascii="Comic Sans MS" w:hAnsi="Comic Sans MS"/>
          <w:sz w:val="20"/>
          <w:szCs w:val="20"/>
        </w:rPr>
      </w:pPr>
    </w:p>
    <w:p w:rsidR="00427BEA" w:rsidRPr="00D478C3" w:rsidRDefault="00427BEA" w:rsidP="00D478C3">
      <w:pPr>
        <w:pStyle w:val="NoSpacing"/>
        <w:rPr>
          <w:rFonts w:ascii="Comic Sans MS" w:hAnsi="Comic Sans MS"/>
          <w:sz w:val="20"/>
          <w:szCs w:val="20"/>
        </w:rPr>
      </w:pPr>
    </w:p>
    <w:p w:rsidR="00427BEA" w:rsidRDefault="00427BE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 </w:t>
      </w:r>
    </w:p>
    <w:p w:rsidR="00427BEA" w:rsidRPr="0044246D" w:rsidRDefault="00427BE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 xml:space="preserve">KAVRAMLAR                                                         </w:t>
      </w:r>
    </w:p>
    <w:p w:rsidR="00427BEA" w:rsidRDefault="00427BEA" w:rsidP="00CF46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Tüylü-tüysüz</w:t>
      </w:r>
    </w:p>
    <w:p w:rsidR="00427BEA" w:rsidRDefault="00427BEA" w:rsidP="00CF46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Tehlikeli</w:t>
      </w:r>
    </w:p>
    <w:p w:rsidR="00427BEA" w:rsidRDefault="00427BEA" w:rsidP="00CF46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Uzun-kısa</w:t>
      </w:r>
    </w:p>
    <w:p w:rsidR="00427BEA" w:rsidRDefault="00427BEA" w:rsidP="00CF46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Sıralama</w:t>
      </w:r>
    </w:p>
    <w:p w:rsidR="00427BEA" w:rsidRDefault="00427BEA" w:rsidP="00CF46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Eşletirme</w:t>
      </w:r>
    </w:p>
    <w:p w:rsidR="00427BEA" w:rsidRDefault="00427BEA"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9 rakamı</w:t>
      </w:r>
    </w:p>
    <w:p w:rsidR="00427BEA" w:rsidRDefault="00427BEA"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27BEA" w:rsidRDefault="00427BEA"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27BEA" w:rsidRPr="0044246D" w:rsidRDefault="00427BE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ALAN  GE</w:t>
      </w:r>
      <w:r w:rsidRPr="0044246D">
        <w:rPr>
          <w:rFonts w:ascii="Comic Sans MS" w:hAnsi="Comic Sans MS"/>
          <w:b/>
          <w:sz w:val="20"/>
          <w:szCs w:val="20"/>
        </w:rPr>
        <w:t>ZİLERİ</w:t>
      </w:r>
    </w:p>
    <w:p w:rsidR="00427BEA" w:rsidRDefault="00427BEA"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27BEA" w:rsidRDefault="00427BEA"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4246D">
        <w:rPr>
          <w:rFonts w:ascii="Comic Sans MS" w:hAnsi="Comic Sans MS"/>
          <w:sz w:val="20"/>
          <w:szCs w:val="20"/>
        </w:rPr>
        <w:tab/>
      </w:r>
    </w:p>
    <w:p w:rsidR="00427BEA" w:rsidRDefault="00427BE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BELİRLİ GÜN VE HAFTALAR</w:t>
      </w:r>
    </w:p>
    <w:p w:rsidR="00427BEA" w:rsidRDefault="00427BE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27BEA" w:rsidRDefault="00427BE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27BEA" w:rsidRDefault="00427BE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27BEA" w:rsidRDefault="00427BE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27BEA" w:rsidRDefault="00427BE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27BEA" w:rsidRDefault="00427BE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AİLE KATILIMI</w:t>
      </w:r>
    </w:p>
    <w:p w:rsidR="00427BEA" w:rsidRPr="006E37D4" w:rsidRDefault="00427BEA" w:rsidP="006E37D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E37D4">
        <w:rPr>
          <w:rFonts w:ascii="Comic Sans MS" w:hAnsi="Comic Sans MS"/>
          <w:sz w:val="20"/>
          <w:szCs w:val="20"/>
        </w:rPr>
        <w:t>Çocuğunuza  rakam  yazma çalışması yaptırabilirsiniz</w:t>
      </w:r>
    </w:p>
    <w:p w:rsidR="00427BEA" w:rsidRPr="006E37D4" w:rsidRDefault="00427BEA" w:rsidP="006E37D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E37D4">
        <w:rPr>
          <w:rFonts w:ascii="Comic Sans MS" w:hAnsi="Comic Sans MS"/>
          <w:sz w:val="20"/>
          <w:szCs w:val="20"/>
        </w:rPr>
        <w:t>Çocuğunuzla tek ve çift kavramlarıyla ilgili çalışmalar yaptırınız.</w:t>
      </w:r>
    </w:p>
    <w:p w:rsidR="00427BEA" w:rsidRPr="006E37D4" w:rsidRDefault="00427BEA" w:rsidP="006E37D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E37D4">
        <w:rPr>
          <w:rFonts w:ascii="Comic Sans MS" w:hAnsi="Comic Sans MS"/>
          <w:sz w:val="20"/>
          <w:szCs w:val="20"/>
        </w:rPr>
        <w:t>Evde çocuğunuzla birlikte iletişim araçlarını inceleyebilirsiniz</w:t>
      </w:r>
    </w:p>
    <w:p w:rsidR="00427BEA" w:rsidRPr="006E37D4" w:rsidRDefault="00427BEA" w:rsidP="006E37D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E37D4">
        <w:rPr>
          <w:rFonts w:ascii="Comic Sans MS" w:hAnsi="Comic Sans MS"/>
          <w:sz w:val="20"/>
          <w:szCs w:val="20"/>
        </w:rPr>
        <w:t>Yarıyılı tatili planını birlikte yapabilirsiniz</w:t>
      </w:r>
    </w:p>
    <w:p w:rsidR="00427BEA" w:rsidRPr="006E37D4" w:rsidRDefault="00427BEA" w:rsidP="006E37D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E37D4">
        <w:rPr>
          <w:rFonts w:ascii="Comic Sans MS" w:hAnsi="Comic Sans MS"/>
          <w:sz w:val="20"/>
          <w:szCs w:val="20"/>
        </w:rPr>
        <w:t xml:space="preserve">Kış mevsimi ve kış oyunları hakkında konuşabilirsiniz </w:t>
      </w:r>
    </w:p>
    <w:p w:rsidR="00427BEA" w:rsidRPr="00CF464B" w:rsidRDefault="00427BE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27BEA" w:rsidRDefault="00427BEA"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27BEA" w:rsidRDefault="00427BEA" w:rsidP="00D478C3">
      <w:pPr>
        <w:pStyle w:val="NoSpacing"/>
        <w:rPr>
          <w:rFonts w:ascii="Comic Sans MS" w:hAnsi="Comic Sans MS"/>
          <w:sz w:val="20"/>
          <w:szCs w:val="20"/>
        </w:rPr>
      </w:pPr>
    </w:p>
    <w:p w:rsidR="00427BEA" w:rsidRDefault="00427BE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DEĞERLENDİRME</w:t>
      </w:r>
    </w:p>
    <w:p w:rsidR="00427BEA" w:rsidRDefault="00427BE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27BEA" w:rsidRDefault="00427BE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27BEA" w:rsidRDefault="00427BE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27BEA" w:rsidRDefault="00427BE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27BEA" w:rsidRDefault="00427BE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27BEA" w:rsidRDefault="00427BE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27BEA" w:rsidRDefault="00427BE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27BEA" w:rsidRDefault="00427BE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27BEA" w:rsidRDefault="00427BE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27BEA" w:rsidRDefault="00427BEA"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27BEA" w:rsidRDefault="00427BEA" w:rsidP="00D478C3">
      <w:pPr>
        <w:pStyle w:val="NoSpacing"/>
        <w:rPr>
          <w:rFonts w:ascii="Comic Sans MS" w:hAnsi="Comic Sans MS"/>
          <w:sz w:val="20"/>
          <w:szCs w:val="20"/>
        </w:rPr>
      </w:pPr>
    </w:p>
    <w:p w:rsidR="00427BEA" w:rsidRPr="00D478C3" w:rsidRDefault="00427BEA" w:rsidP="00D478C3">
      <w:pPr>
        <w:pStyle w:val="NoSpacing"/>
        <w:rPr>
          <w:rFonts w:ascii="Comic Sans MS" w:hAnsi="Comic Sans MS"/>
          <w:sz w:val="20"/>
          <w:szCs w:val="20"/>
        </w:rPr>
      </w:pPr>
      <w:bookmarkStart w:id="0" w:name="_GoBack"/>
      <w:r w:rsidRPr="0044246D">
        <w:rPr>
          <w:rFonts w:ascii="Comic Sans MS" w:hAnsi="Comic Sans MS"/>
          <w:sz w:val="20"/>
          <w:szCs w:val="20"/>
        </w:rPr>
        <w:t>Eğitim yılı boyunca her çocuk için “Gelişim Gözlem Formu” doldurulur. Eylül ayında “Okul Tanıtım ve Aileyi Tanıma Dosyasında Bulunan Formlar” , “Aile Eğitimi İhtiyaç Belirleme Formu” ve “Aile Katılım Formu” uygulanır. Eylül, Ocak ve Haziran aylarında her çocuk için “Gelişim Raporu” doldurulur.</w:t>
      </w:r>
      <w:bookmarkEnd w:id="0"/>
    </w:p>
    <w:sectPr w:rsidR="00427BEA" w:rsidRPr="00D478C3"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7BEA" w:rsidRDefault="00427BEA" w:rsidP="00806A98">
      <w:pPr>
        <w:spacing w:after="0" w:line="240" w:lineRule="auto"/>
      </w:pPr>
      <w:r>
        <w:separator/>
      </w:r>
    </w:p>
  </w:endnote>
  <w:endnote w:type="continuationSeparator" w:id="0">
    <w:p w:rsidR="00427BEA" w:rsidRDefault="00427BEA"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BEA" w:rsidRDefault="00427BEA">
    <w:pPr>
      <w:pStyle w:val="Footer"/>
    </w:pPr>
  </w:p>
  <w:p w:rsidR="00427BEA" w:rsidRDefault="00427BEA">
    <w:pPr>
      <w:pStyle w:val="Footer"/>
    </w:pPr>
  </w:p>
  <w:p w:rsidR="00427BEA" w:rsidRDefault="00427BE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7BEA" w:rsidRDefault="00427BEA" w:rsidP="00806A98">
      <w:pPr>
        <w:spacing w:after="0" w:line="240" w:lineRule="auto"/>
      </w:pPr>
      <w:r>
        <w:separator/>
      </w:r>
    </w:p>
  </w:footnote>
  <w:footnote w:type="continuationSeparator" w:id="0">
    <w:p w:rsidR="00427BEA" w:rsidRDefault="00427BEA"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91A2CD2"/>
    <w:multiLevelType w:val="hybridMultilevel"/>
    <w:tmpl w:val="561284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5"/>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 w:numId="16">
    <w:abstractNumId w:val="1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C3019"/>
    <w:rsid w:val="000F3B1A"/>
    <w:rsid w:val="00113F35"/>
    <w:rsid w:val="00143BB7"/>
    <w:rsid w:val="0015787C"/>
    <w:rsid w:val="00165788"/>
    <w:rsid w:val="001719B7"/>
    <w:rsid w:val="0018560E"/>
    <w:rsid w:val="001A45E0"/>
    <w:rsid w:val="001B09CB"/>
    <w:rsid w:val="001C23BE"/>
    <w:rsid w:val="001D0122"/>
    <w:rsid w:val="001F341C"/>
    <w:rsid w:val="001F4B0C"/>
    <w:rsid w:val="002134AD"/>
    <w:rsid w:val="00216154"/>
    <w:rsid w:val="002201E3"/>
    <w:rsid w:val="00237D10"/>
    <w:rsid w:val="002A1BCC"/>
    <w:rsid w:val="002B5687"/>
    <w:rsid w:val="002C40DB"/>
    <w:rsid w:val="002D4744"/>
    <w:rsid w:val="0030759F"/>
    <w:rsid w:val="003210A7"/>
    <w:rsid w:val="003A2AC5"/>
    <w:rsid w:val="003C0F4A"/>
    <w:rsid w:val="003C2D3A"/>
    <w:rsid w:val="003E254C"/>
    <w:rsid w:val="00411C7A"/>
    <w:rsid w:val="00427BEA"/>
    <w:rsid w:val="00430623"/>
    <w:rsid w:val="00436F22"/>
    <w:rsid w:val="00437D82"/>
    <w:rsid w:val="0044246D"/>
    <w:rsid w:val="00445C4B"/>
    <w:rsid w:val="00446ED2"/>
    <w:rsid w:val="00455396"/>
    <w:rsid w:val="00497BC7"/>
    <w:rsid w:val="004C5BC8"/>
    <w:rsid w:val="004D71CA"/>
    <w:rsid w:val="004E21F3"/>
    <w:rsid w:val="004E2C35"/>
    <w:rsid w:val="004F21E0"/>
    <w:rsid w:val="004F353B"/>
    <w:rsid w:val="00504F68"/>
    <w:rsid w:val="00512750"/>
    <w:rsid w:val="00521BB8"/>
    <w:rsid w:val="00527203"/>
    <w:rsid w:val="00577EBE"/>
    <w:rsid w:val="0059067C"/>
    <w:rsid w:val="005B492E"/>
    <w:rsid w:val="005C3EC7"/>
    <w:rsid w:val="005C5442"/>
    <w:rsid w:val="005D35FA"/>
    <w:rsid w:val="00606435"/>
    <w:rsid w:val="0063376D"/>
    <w:rsid w:val="0064489B"/>
    <w:rsid w:val="006836CC"/>
    <w:rsid w:val="006A6B3E"/>
    <w:rsid w:val="006D28C4"/>
    <w:rsid w:val="006D6401"/>
    <w:rsid w:val="006E37D4"/>
    <w:rsid w:val="00764F63"/>
    <w:rsid w:val="007706DB"/>
    <w:rsid w:val="00794DDE"/>
    <w:rsid w:val="007F301B"/>
    <w:rsid w:val="00801C8B"/>
    <w:rsid w:val="00806A98"/>
    <w:rsid w:val="0085733F"/>
    <w:rsid w:val="008637FB"/>
    <w:rsid w:val="00890E89"/>
    <w:rsid w:val="00896F34"/>
    <w:rsid w:val="008978B2"/>
    <w:rsid w:val="008B7296"/>
    <w:rsid w:val="008E20FE"/>
    <w:rsid w:val="00912E85"/>
    <w:rsid w:val="009319CC"/>
    <w:rsid w:val="009367C8"/>
    <w:rsid w:val="00942E94"/>
    <w:rsid w:val="00953F4E"/>
    <w:rsid w:val="00954DBC"/>
    <w:rsid w:val="009A20AC"/>
    <w:rsid w:val="009A586A"/>
    <w:rsid w:val="00A0112F"/>
    <w:rsid w:val="00A10CBE"/>
    <w:rsid w:val="00A137A6"/>
    <w:rsid w:val="00A16277"/>
    <w:rsid w:val="00A62724"/>
    <w:rsid w:val="00A74474"/>
    <w:rsid w:val="00A85CB0"/>
    <w:rsid w:val="00A93841"/>
    <w:rsid w:val="00AD00DF"/>
    <w:rsid w:val="00AE611F"/>
    <w:rsid w:val="00B131D1"/>
    <w:rsid w:val="00B64698"/>
    <w:rsid w:val="00BA482B"/>
    <w:rsid w:val="00BB3A48"/>
    <w:rsid w:val="00BC6104"/>
    <w:rsid w:val="00BE067A"/>
    <w:rsid w:val="00C110B3"/>
    <w:rsid w:val="00C3789F"/>
    <w:rsid w:val="00C644FA"/>
    <w:rsid w:val="00C66B23"/>
    <w:rsid w:val="00C903B4"/>
    <w:rsid w:val="00CA20A7"/>
    <w:rsid w:val="00CE6E6F"/>
    <w:rsid w:val="00CF464B"/>
    <w:rsid w:val="00D01E43"/>
    <w:rsid w:val="00D478C3"/>
    <w:rsid w:val="00D75021"/>
    <w:rsid w:val="00D94A26"/>
    <w:rsid w:val="00E1402F"/>
    <w:rsid w:val="00E4402B"/>
    <w:rsid w:val="00E44F94"/>
    <w:rsid w:val="00E47557"/>
    <w:rsid w:val="00E823BB"/>
    <w:rsid w:val="00E8439E"/>
    <w:rsid w:val="00E9611D"/>
    <w:rsid w:val="00EC6C15"/>
    <w:rsid w:val="00ED2847"/>
    <w:rsid w:val="00ED34F9"/>
    <w:rsid w:val="00ED6BD1"/>
    <w:rsid w:val="00ED7DEF"/>
    <w:rsid w:val="00EE47F4"/>
    <w:rsid w:val="00EF1A06"/>
    <w:rsid w:val="00F25426"/>
    <w:rsid w:val="00F300A9"/>
    <w:rsid w:val="00F41E99"/>
    <w:rsid w:val="00F53DE0"/>
    <w:rsid w:val="00F61B8B"/>
    <w:rsid w:val="00F875E3"/>
    <w:rsid w:val="00F91FFA"/>
    <w:rsid w:val="00F92AFE"/>
    <w:rsid w:val="00FC374B"/>
    <w:rsid w:val="00FC771F"/>
    <w:rsid w:val="00FE1FA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2750"/>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751270338">
      <w:marLeft w:val="0"/>
      <w:marRight w:val="0"/>
      <w:marTop w:val="0"/>
      <w:marBottom w:val="0"/>
      <w:divBdr>
        <w:top w:val="none" w:sz="0" w:space="0" w:color="auto"/>
        <w:left w:val="none" w:sz="0" w:space="0" w:color="auto"/>
        <w:bottom w:val="none" w:sz="0" w:space="0" w:color="auto"/>
        <w:right w:val="none" w:sz="0" w:space="0" w:color="auto"/>
      </w:divBdr>
    </w:div>
    <w:div w:id="751270339">
      <w:marLeft w:val="0"/>
      <w:marRight w:val="0"/>
      <w:marTop w:val="0"/>
      <w:marBottom w:val="0"/>
      <w:divBdr>
        <w:top w:val="none" w:sz="0" w:space="0" w:color="auto"/>
        <w:left w:val="none" w:sz="0" w:space="0" w:color="auto"/>
        <w:bottom w:val="none" w:sz="0" w:space="0" w:color="auto"/>
        <w:right w:val="none" w:sz="0" w:space="0" w:color="auto"/>
      </w:divBdr>
    </w:div>
    <w:div w:id="751270340">
      <w:marLeft w:val="0"/>
      <w:marRight w:val="0"/>
      <w:marTop w:val="0"/>
      <w:marBottom w:val="0"/>
      <w:divBdr>
        <w:top w:val="none" w:sz="0" w:space="0" w:color="auto"/>
        <w:left w:val="none" w:sz="0" w:space="0" w:color="auto"/>
        <w:bottom w:val="none" w:sz="0" w:space="0" w:color="auto"/>
        <w:right w:val="none" w:sz="0" w:space="0" w:color="auto"/>
      </w:divBdr>
    </w:div>
    <w:div w:id="7512703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TotalTime>
  <Pages>5</Pages>
  <Words>1290</Words>
  <Characters>7358</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6</cp:revision>
  <dcterms:created xsi:type="dcterms:W3CDTF">2015-07-29T15:56:00Z</dcterms:created>
  <dcterms:modified xsi:type="dcterms:W3CDTF">2016-08-27T20:15:00Z</dcterms:modified>
</cp:coreProperties>
</file>